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FDB4C" w14:textId="77777777" w:rsidR="000228D9" w:rsidRDefault="000228D9" w:rsidP="00022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FREBERNE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07DCDE36" w14:textId="77777777" w:rsidR="000228D9" w:rsidRDefault="000228D9" w:rsidP="000228D9">
      <w:pPr>
        <w:pStyle w:val="NoSpacing"/>
        <w:rPr>
          <w:rFonts w:cs="Times New Roman"/>
          <w:szCs w:val="24"/>
        </w:rPr>
      </w:pPr>
    </w:p>
    <w:p w14:paraId="3F456ACD" w14:textId="77777777" w:rsidR="000228D9" w:rsidRDefault="000228D9" w:rsidP="000228D9">
      <w:pPr>
        <w:pStyle w:val="NoSpacing"/>
        <w:rPr>
          <w:rFonts w:cs="Times New Roman"/>
          <w:szCs w:val="24"/>
        </w:rPr>
      </w:pPr>
    </w:p>
    <w:p w14:paraId="651F0241" w14:textId="77777777" w:rsidR="000228D9" w:rsidRDefault="000228D9" w:rsidP="00022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Ipswich into lands</w:t>
      </w:r>
    </w:p>
    <w:p w14:paraId="71A651E6" w14:textId="77777777" w:rsidR="000228D9" w:rsidRDefault="000228D9" w:rsidP="00022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Constance Holand(q.v.).</w:t>
      </w:r>
    </w:p>
    <w:p w14:paraId="14A0E00A" w14:textId="77777777" w:rsidR="000228D9" w:rsidRDefault="000228D9" w:rsidP="00022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D0588">
          <w:rPr>
            <w:rStyle w:val="Hyperlink"/>
            <w:rFonts w:cs="Times New Roman"/>
            <w:szCs w:val="24"/>
          </w:rPr>
          <w:t>https://inquisitionspostmortem.ac.uk/view/inquisition/25-109/116</w:t>
        </w:r>
      </w:hyperlink>
      <w:r>
        <w:rPr>
          <w:rFonts w:cs="Times New Roman"/>
          <w:szCs w:val="24"/>
        </w:rPr>
        <w:t xml:space="preserve"> )</w:t>
      </w:r>
    </w:p>
    <w:p w14:paraId="7ABFA04B" w14:textId="77777777" w:rsidR="000228D9" w:rsidRDefault="000228D9" w:rsidP="000228D9">
      <w:pPr>
        <w:pStyle w:val="NoSpacing"/>
        <w:rPr>
          <w:rFonts w:cs="Times New Roman"/>
          <w:szCs w:val="24"/>
        </w:rPr>
      </w:pPr>
    </w:p>
    <w:p w14:paraId="24755416" w14:textId="77777777" w:rsidR="000228D9" w:rsidRDefault="000228D9" w:rsidP="000228D9">
      <w:pPr>
        <w:pStyle w:val="NoSpacing"/>
        <w:rPr>
          <w:rFonts w:cs="Times New Roman"/>
          <w:szCs w:val="24"/>
        </w:rPr>
      </w:pPr>
    </w:p>
    <w:p w14:paraId="442786C4" w14:textId="77777777" w:rsidR="000228D9" w:rsidRDefault="000228D9" w:rsidP="000228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6C6D3F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F261B" w14:textId="77777777" w:rsidR="000228D9" w:rsidRDefault="000228D9" w:rsidP="009139A6">
      <w:r>
        <w:separator/>
      </w:r>
    </w:p>
  </w:endnote>
  <w:endnote w:type="continuationSeparator" w:id="0">
    <w:p w14:paraId="2F1593BB" w14:textId="77777777" w:rsidR="000228D9" w:rsidRDefault="000228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AD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A5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B22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B36A" w14:textId="77777777" w:rsidR="000228D9" w:rsidRDefault="000228D9" w:rsidP="009139A6">
      <w:r>
        <w:separator/>
      </w:r>
    </w:p>
  </w:footnote>
  <w:footnote w:type="continuationSeparator" w:id="0">
    <w:p w14:paraId="3ED89C7E" w14:textId="77777777" w:rsidR="000228D9" w:rsidRDefault="000228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FA8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072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837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8D9"/>
    <w:rsid w:val="000228D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4C167"/>
  <w15:chartTrackingRefBased/>
  <w15:docId w15:val="{A2D395BC-BA2C-4A32-8719-BE9520125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28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2023-06-16T18:44:00Z</dcterms:created>
  <dcterms:modified xsi:type="dcterms:W3CDTF">2023-06-16T18:45:00Z</dcterms:modified>
</cp:coreProperties>
</file>